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9467" w14:textId="77777777" w:rsidR="008359F6" w:rsidRPr="00743F5F" w:rsidRDefault="008359F6" w:rsidP="008359F6">
      <w:pPr>
        <w:pStyle w:val="Unittitle"/>
      </w:pPr>
      <w:r>
        <w:t>6. Construction measurement principles</w:t>
      </w:r>
    </w:p>
    <w:p w14:paraId="788CD515" w14:textId="4246C4C5" w:rsidR="008359F6" w:rsidRPr="0013299E" w:rsidRDefault="008359F6" w:rsidP="005F64F9">
      <w:pPr>
        <w:pStyle w:val="Heading1"/>
        <w:rPr>
          <w:rFonts w:eastAsia="Calibri"/>
        </w:rPr>
      </w:pPr>
      <w:r>
        <w:rPr>
          <w:rFonts w:eastAsia="Calibri"/>
        </w:rPr>
        <w:t>Worksheet A</w:t>
      </w:r>
      <w:r w:rsidRPr="0013299E">
        <w:rPr>
          <w:rFonts w:eastAsia="Calibri"/>
        </w:rPr>
        <w:t>: Additional calculation</w:t>
      </w:r>
      <w:r>
        <w:rPr>
          <w:rFonts w:eastAsia="Calibri"/>
        </w:rPr>
        <w:t>s (tutor)</w:t>
      </w:r>
    </w:p>
    <w:p w14:paraId="4DD773F3" w14:textId="2D3C0125" w:rsidR="008359F6" w:rsidRPr="005F64F9" w:rsidRDefault="008359F6" w:rsidP="0013299E">
      <w:pPr>
        <w:spacing w:before="0" w:after="160" w:line="259" w:lineRule="auto"/>
        <w:rPr>
          <w:rFonts w:eastAsia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5C05E2" wp14:editId="4F5A9754">
                <wp:simplePos x="0" y="0"/>
                <wp:positionH relativeFrom="column">
                  <wp:posOffset>-127635</wp:posOffset>
                </wp:positionH>
                <wp:positionV relativeFrom="paragraph">
                  <wp:posOffset>315595</wp:posOffset>
                </wp:positionV>
                <wp:extent cx="6252845" cy="4714875"/>
                <wp:effectExtent l="0" t="0" r="0" b="952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rgbClr val="4472C4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solidFill>
                              <a:srgbClr val="4472C4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Straight Arrow Connector 20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97034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10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01F651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490F3F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Straight Arrow Connector 28"/>
                        <wps:cNvCnPr/>
                        <wps:spPr>
                          <a:xfrm>
                            <a:off x="237134" y="1947367"/>
                            <a:ext cx="0" cy="240982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85803" cy="436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4AC53D" w14:textId="77777777" w:rsidR="008359F6" w:rsidRPr="00990802" w:rsidRDefault="008359F6" w:rsidP="001329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5C05E2" id="Group 14" o:spid="_x0000_s1026" style="position:absolute;margin-left:-10.05pt;margin-top:24.85pt;width:492.35pt;height:371.25pt;z-index:251659264" coordsize="62532,47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">
                <v:group id="Group 15" o:spid="_x0000_s1027" style="position:absolute;left:4974;top:3730;width:51054;height:39815" coordsize="51054,39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top:15716;width:50958;height:240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" fillcolor="#4472c4" strokecolor="#2f528f" strokeweight="1pt"/>
                  <v:rect id="Rectangle 17" o:spid="_x0000_s1029" style="position:absolute;left:5524;top:20383;width:40767;height:14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" fillcolor="window" strokecolor="#2f528f" strokeweight="1pt"/>
                  <v:rect id="Rectangle 18" o:spid="_x0000_s1030" style="position:absolute;left:31527;width:19527;height:20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" fillcolor="#4472c4" stroked="f" strokeweight="1pt"/>
                  <v:rect id="Rectangle 19" o:spid="_x0000_s1031" style="position:absolute;left:35909;top:4667;width:10382;height:16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" fillcolor="window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" o:spid="_x0000_s1032" type="#_x0000_t32" style="position:absolute;left:4989;top:45531;width:510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lD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KwPX8IPkPN/AAAA//8DAFBLAQItABQABgAIAAAAIQDb4fbL7gAAAIUBAAATAAAAAAAAAAAAAAAA&#10;AAAAAABbQ29udGVudF9UeXBlc10ueG1sUEsBAi0AFAAGAAgAAAAhAFr0LFu/AAAAFQEAAAsAAAAA&#10;AAAAAAAAAAAAHwEAAF9yZWxzLy5yZWxzUEsBAi0AFAAGAAgAAAAhAEFfyUPBAAAA2wAAAA8AAAAA&#10;AAAAAAAAAAAABwIAAGRycy9kb3ducmV2LnhtbFBLBQYAAAAAAwADALcAAAD1AgAAAAA=&#10;" strokecolor="#4472c4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29260;top:44037;width:5620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" fillcolor="window" stroked="f">
                  <v:textbox>
                    <w:txbxContent>
                      <w:p w14:paraId="4297034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2" o:spid="_x0000_s1034" type="#_x0000_t32" style="position:absolute;left:36883;top:1639;width:190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" strokecolor="#4472c4" strokeweight="1pt">
                  <v:stroke startarrow="block" endarrow="block" joinstyle="miter"/>
                </v:shape>
                <v:shape id="_x0000_s1035" type="#_x0000_t202" style="position:absolute;left:43671;width:562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1F01F651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4" o:spid="_x0000_s1036" type="#_x0000_t32" style="position:absolute;left:58625;top:4038;width:0;height:394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" strokecolor="#4472c4" strokeweight="1pt">
                  <v:stroke startarrow="block" endarrow="block" joinstyle="miter"/>
                </v:shape>
                <v:shape id="_x0000_s1037" type="#_x0000_t202" style="position:absolute;left:56912;top:20409;width:562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<v:textbox>
                    <w:txbxContent>
                      <w:p w14:paraId="7B490F3F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28" o:spid="_x0000_s1038" type="#_x0000_t32" style="position:absolute;left:2371;top:19473;width:0;height:240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" strokecolor="#4472c4" strokeweight="1pt">
                  <v:stroke startarrow="block" endarrow="block" joinstyle="miter"/>
                </v:shape>
                <v:shape id="_x0000_s1039" type="#_x0000_t202" style="position:absolute;top:30211;width:4858;height:4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    <v:textbox>
                    <w:txbxContent>
                      <w:p w14:paraId="334AC53D" w14:textId="77777777" w:rsidR="008359F6" w:rsidRPr="00990802" w:rsidRDefault="008359F6" w:rsidP="0013299E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F64F9">
        <w:rPr>
          <w:rFonts w:eastAsia="Calibri"/>
          <w:szCs w:val="22"/>
        </w:rPr>
        <w:t>The drawing below shows the foundations for a new house. The foundations are 1</w:t>
      </w:r>
      <w:r w:rsidR="00315AAE">
        <w:rPr>
          <w:rFonts w:eastAsia="Calibri"/>
          <w:szCs w:val="22"/>
        </w:rPr>
        <w:t>m</w:t>
      </w:r>
      <w:r w:rsidRPr="005F64F9">
        <w:rPr>
          <w:rFonts w:eastAsia="Calibri"/>
          <w:szCs w:val="22"/>
        </w:rPr>
        <w:t xml:space="preserve"> wide and 1.5m deep.</w:t>
      </w:r>
    </w:p>
    <w:p w14:paraId="5D880BB7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5F64F9">
        <w:rPr>
          <w:rFonts w:eastAsia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16C3E77" wp14:editId="10A549FA">
                <wp:simplePos x="0" y="0"/>
                <wp:positionH relativeFrom="column">
                  <wp:posOffset>5815965</wp:posOffset>
                </wp:positionH>
                <wp:positionV relativeFrom="paragraph">
                  <wp:posOffset>86360</wp:posOffset>
                </wp:positionV>
                <wp:extent cx="609600" cy="485775"/>
                <wp:effectExtent l="0" t="0" r="0" b="952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BD75A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C3E77" id="Text Box 2" o:spid="_x0000_s1040" type="#_x0000_t202" style="position:absolute;margin-left:457.95pt;margin-top:6.8pt;width:48pt;height:38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" stroked="f">
                <v:textbox>
                  <w:txbxContent>
                    <w:p w14:paraId="2B0BD75A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13C121" wp14:editId="00E4E981">
                <wp:simplePos x="0" y="0"/>
                <wp:positionH relativeFrom="column">
                  <wp:posOffset>4143375</wp:posOffset>
                </wp:positionH>
                <wp:positionV relativeFrom="paragraph">
                  <wp:posOffset>167005</wp:posOffset>
                </wp:positionV>
                <wp:extent cx="752475" cy="5905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9055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7584D" id="Rectangle 30" o:spid="_x0000_s1026" style="position:absolute;margin-left:326.25pt;margin-top:13.15pt;width:59.2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EBD85" wp14:editId="44199858">
                <wp:simplePos x="0" y="0"/>
                <wp:positionH relativeFrom="column">
                  <wp:posOffset>3448050</wp:posOffset>
                </wp:positionH>
                <wp:positionV relativeFrom="paragraph">
                  <wp:posOffset>167005</wp:posOffset>
                </wp:positionV>
                <wp:extent cx="609600" cy="2211387"/>
                <wp:effectExtent l="0" t="0" r="19050" b="1778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211387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8B7E6" id="Rectangle 31" o:spid="_x0000_s1026" style="position:absolute;margin-left:271.5pt;margin-top:13.15pt;width:48pt;height:17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64508" wp14:editId="16C30E50">
                <wp:simplePos x="0" y="0"/>
                <wp:positionH relativeFrom="column">
                  <wp:posOffset>4972050</wp:posOffset>
                </wp:positionH>
                <wp:positionV relativeFrom="paragraph">
                  <wp:posOffset>167005</wp:posOffset>
                </wp:positionV>
                <wp:extent cx="564609" cy="4089400"/>
                <wp:effectExtent l="0" t="0" r="26035" b="254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609" cy="40894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D15DC" id="Rectangle 32" o:spid="_x0000_s1026" style="position:absolute;margin-left:391.5pt;margin-top:13.15pt;width:44.45pt;height:32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" filled="f" strokecolor="red" strokeweight="1.5pt"/>
            </w:pict>
          </mc:Fallback>
        </mc:AlternateContent>
      </w:r>
    </w:p>
    <w:p w14:paraId="47364E8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096FBC8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408D4B3" wp14:editId="71D4B55C">
                <wp:simplePos x="0" y="0"/>
                <wp:positionH relativeFrom="column">
                  <wp:posOffset>4206240</wp:posOffset>
                </wp:positionH>
                <wp:positionV relativeFrom="paragraph">
                  <wp:posOffset>286385</wp:posOffset>
                </wp:positionV>
                <wp:extent cx="609600" cy="428625"/>
                <wp:effectExtent l="0" t="0" r="0" b="952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D4B7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8D4B3" id="_x0000_s1041" type="#_x0000_t202" style="position:absolute;margin-left:331.2pt;margin-top:22.55pt;width:48pt;height:3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" stroked="f">
                <v:textbox>
                  <w:txbxContent>
                    <w:p w14:paraId="4F0D4B7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A164D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0A52F25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83E7E91" wp14:editId="608A22C4">
                <wp:simplePos x="0" y="0"/>
                <wp:positionH relativeFrom="column">
                  <wp:posOffset>386715</wp:posOffset>
                </wp:positionH>
                <wp:positionV relativeFrom="paragraph">
                  <wp:posOffset>96520</wp:posOffset>
                </wp:positionV>
                <wp:extent cx="609600" cy="352425"/>
                <wp:effectExtent l="0" t="0" r="0" b="9525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251C0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>Area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7E91" id="_x0000_s1042" type="#_x0000_t202" style="position:absolute;margin-left:30.45pt;margin-top:7.6pt;width:48pt;height:27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" stroked="f">
                <v:textbox>
                  <w:txbxContent>
                    <w:p w14:paraId="77C251C0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>Area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E64ABD8" wp14:editId="672153DC">
                <wp:simplePos x="0" y="0"/>
                <wp:positionH relativeFrom="column">
                  <wp:posOffset>1815465</wp:posOffset>
                </wp:positionH>
                <wp:positionV relativeFrom="paragraph">
                  <wp:posOffset>29845</wp:posOffset>
                </wp:positionV>
                <wp:extent cx="609600" cy="466725"/>
                <wp:effectExtent l="0" t="0" r="0" b="9525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BE67F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4ABD8" id="_x0000_s1043" type="#_x0000_t202" style="position:absolute;margin-left:142.95pt;margin-top:2.35pt;width:48pt;height:36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" stroked="f">
                <v:textbox>
                  <w:txbxContent>
                    <w:p w14:paraId="197BE67F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0E5F07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5E607F6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B0953" wp14:editId="4AC165EE">
                <wp:simplePos x="0" y="0"/>
                <wp:positionH relativeFrom="column">
                  <wp:posOffset>1076325</wp:posOffset>
                </wp:positionH>
                <wp:positionV relativeFrom="paragraph">
                  <wp:posOffset>83820</wp:posOffset>
                </wp:positionV>
                <wp:extent cx="2296795" cy="571500"/>
                <wp:effectExtent l="0" t="0" r="27305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795" cy="5715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713AF" id="Rectangle 35" o:spid="_x0000_s1026" style="position:absolute;margin-left:84.75pt;margin-top:6.6pt;width:180.8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" filled="f" strokecolor="red" strokeweight="1.5pt"/>
            </w:pict>
          </mc:Fallback>
        </mc:AlternateContent>
      </w: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03ED0" wp14:editId="0526AC39">
                <wp:simplePos x="0" y="0"/>
                <wp:positionH relativeFrom="column">
                  <wp:posOffset>333375</wp:posOffset>
                </wp:positionH>
                <wp:positionV relativeFrom="paragraph">
                  <wp:posOffset>34925</wp:posOffset>
                </wp:positionV>
                <wp:extent cx="678815" cy="2506345"/>
                <wp:effectExtent l="0" t="0" r="26035" b="2730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" cy="250634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076DD" id="Rectangle 36" o:spid="_x0000_s1026" style="position:absolute;margin-left:26.25pt;margin-top:2.75pt;width:53.45pt;height:1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" filled="f" strokecolor="red" strokeweight="1.5pt"/>
            </w:pict>
          </mc:Fallback>
        </mc:AlternateContent>
      </w:r>
    </w:p>
    <w:p w14:paraId="3704C04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4C5040AC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7A9C785" wp14:editId="075817BB">
                <wp:simplePos x="0" y="0"/>
                <wp:positionH relativeFrom="column">
                  <wp:posOffset>3444240</wp:posOffset>
                </wp:positionH>
                <wp:positionV relativeFrom="paragraph">
                  <wp:posOffset>211455</wp:posOffset>
                </wp:positionV>
                <wp:extent cx="609600" cy="409575"/>
                <wp:effectExtent l="0" t="0" r="0" b="9525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8D35C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9C785" id="_x0000_s1044" type="#_x0000_t202" style="position:absolute;margin-left:271.2pt;margin-top:16.65pt;width:48pt;height:32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" stroked="f">
                <v:textbox>
                  <w:txbxContent>
                    <w:p w14:paraId="4168D35C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CDF62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21681C31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20E533A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930F50" wp14:editId="79BF5A9B">
                <wp:simplePos x="0" y="0"/>
                <wp:positionH relativeFrom="column">
                  <wp:posOffset>2548890</wp:posOffset>
                </wp:positionH>
                <wp:positionV relativeFrom="paragraph">
                  <wp:posOffset>68580</wp:posOffset>
                </wp:positionV>
                <wp:extent cx="609600" cy="419100"/>
                <wp:effectExtent l="0" t="0" r="0" b="0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F63E4" w14:textId="77777777" w:rsidR="008359F6" w:rsidRPr="000C4C27" w:rsidRDefault="008359F6" w:rsidP="0013299E">
                            <w:pPr>
                              <w:rPr>
                                <w:color w:val="FF0000"/>
                              </w:rPr>
                            </w:pPr>
                            <w:r w:rsidRPr="000C4C27">
                              <w:rPr>
                                <w:color w:val="FF0000"/>
                              </w:rPr>
                              <w:t xml:space="preserve">Area </w:t>
                            </w:r>
                            <w:r>
                              <w:rPr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30F50" id="_x0000_s1045" type="#_x0000_t202" style="position:absolute;margin-left:200.7pt;margin-top:5.4pt;width:48pt;height:3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" stroked="f">
                <v:textbox>
                  <w:txbxContent>
                    <w:p w14:paraId="164F63E4" w14:textId="77777777" w:rsidR="008359F6" w:rsidRPr="000C4C27" w:rsidRDefault="008359F6" w:rsidP="0013299E">
                      <w:pPr>
                        <w:rPr>
                          <w:color w:val="FF0000"/>
                        </w:rPr>
                      </w:pPr>
                      <w:r w:rsidRPr="000C4C27">
                        <w:rPr>
                          <w:color w:val="FF0000"/>
                        </w:rPr>
                        <w:t xml:space="preserve">Area </w:t>
                      </w:r>
                      <w:r>
                        <w:rPr>
                          <w:color w:val="FF000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9BA039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  <w:r w:rsidRPr="0013299E">
        <w:rPr>
          <w:rFonts w:ascii="Calibri" w:eastAsia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03F7C0" wp14:editId="5C445BF0">
                <wp:simplePos x="0" y="0"/>
                <wp:positionH relativeFrom="column">
                  <wp:posOffset>1076325</wp:posOffset>
                </wp:positionH>
                <wp:positionV relativeFrom="paragraph">
                  <wp:posOffset>226060</wp:posOffset>
                </wp:positionV>
                <wp:extent cx="3819525" cy="63817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9525" cy="63817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1D224A" id="Rectangle 39" o:spid="_x0000_s1026" style="position:absolute;margin-left:84.75pt;margin-top:17.8pt;width:300.75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" filled="f" strokecolor="red" strokeweight="1.5pt"/>
            </w:pict>
          </mc:Fallback>
        </mc:AlternateContent>
      </w:r>
    </w:p>
    <w:p w14:paraId="6F5EA7D6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D59A39F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12E6CD60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B61A1B5" w14:textId="77777777" w:rsidR="008359F6" w:rsidRPr="0013299E" w:rsidRDefault="008359F6" w:rsidP="0013299E">
      <w:pPr>
        <w:spacing w:before="0" w:after="160" w:line="259" w:lineRule="auto"/>
        <w:rPr>
          <w:rFonts w:ascii="Calibri" w:eastAsia="Calibri" w:hAnsi="Calibri"/>
          <w:szCs w:val="22"/>
        </w:rPr>
      </w:pPr>
    </w:p>
    <w:p w14:paraId="3BCCE3C0" w14:textId="77777777" w:rsidR="008359F6" w:rsidRPr="00EC2B0E" w:rsidRDefault="008359F6" w:rsidP="008359F6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Calculate the volume of concrete required for the foundations.</w:t>
      </w:r>
    </w:p>
    <w:p w14:paraId="3E4A1A09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Area 1: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3BD5AA94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2: 5m x 1m x 1.5m = 7.5m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0EFDCB68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3: 4m x 1m x 1.5m = 6m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39710DE1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4: 2m x 1m x 1.5m = 3m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412E33F3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5: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248BC87F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Area 6: 8m x 1m x 1.5m = 12m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21977419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  <w:vertAlign w:val="superscript"/>
        </w:rPr>
      </w:pPr>
      <w:r w:rsidRPr="00EC2B0E">
        <w:rPr>
          <w:rFonts w:eastAsia="Calibri"/>
          <w:color w:val="FF0000"/>
          <w:sz w:val="24"/>
        </w:rPr>
        <w:t>Total = 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</w:p>
    <w:p w14:paraId="4A4DB341" w14:textId="65107271" w:rsidR="008359F6" w:rsidRPr="00EC2B0E" w:rsidRDefault="008359F6" w:rsidP="008359F6">
      <w:pPr>
        <w:numPr>
          <w:ilvl w:val="0"/>
          <w:numId w:val="35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The ratio for the concrete for foundations is a mix of 1 part cement to 3 parts sand to 6 parts aggregates. Calculate</w:t>
      </w:r>
      <w:r w:rsidR="00315AAE">
        <w:rPr>
          <w:rFonts w:eastAsia="Calibri"/>
          <w:sz w:val="24"/>
        </w:rPr>
        <w:t>:</w:t>
      </w:r>
    </w:p>
    <w:p w14:paraId="21E2AC17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sz w:val="24"/>
        </w:rPr>
      </w:pPr>
    </w:p>
    <w:p w14:paraId="0FF0C247" w14:textId="708CDAEA" w:rsidR="008359F6" w:rsidRPr="00EC2B0E" w:rsidRDefault="00315AAE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  <w:r>
        <w:rPr>
          <w:rFonts w:eastAsia="Calibri"/>
          <w:color w:val="FF0000"/>
          <w:sz w:val="24"/>
        </w:rPr>
        <w:t>(</w:t>
      </w:r>
      <w:r w:rsidR="008359F6" w:rsidRPr="00EC2B0E">
        <w:rPr>
          <w:rFonts w:eastAsia="Calibri"/>
          <w:color w:val="FF0000"/>
          <w:sz w:val="24"/>
        </w:rPr>
        <w:t>1 part + 3 parts + 6 parts = 10 parts total</w:t>
      </w:r>
      <w:r>
        <w:rPr>
          <w:rFonts w:eastAsia="Calibri"/>
          <w:color w:val="FF0000"/>
          <w:sz w:val="24"/>
        </w:rPr>
        <w:t>)</w:t>
      </w:r>
    </w:p>
    <w:p w14:paraId="2259E20E" w14:textId="77777777" w:rsidR="008359F6" w:rsidRPr="00EC2B0E" w:rsidRDefault="008359F6" w:rsidP="0013299E">
      <w:pPr>
        <w:spacing w:before="0" w:after="160" w:line="259" w:lineRule="auto"/>
        <w:ind w:left="720"/>
        <w:contextualSpacing/>
        <w:rPr>
          <w:rFonts w:eastAsia="Calibri"/>
          <w:color w:val="FF0000"/>
          <w:sz w:val="24"/>
        </w:rPr>
      </w:pPr>
    </w:p>
    <w:p w14:paraId="6D41F8C4" w14:textId="77777777" w:rsidR="008359F6" w:rsidRPr="00EC2B0E" w:rsidRDefault="008359F6" w:rsidP="008359F6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cement is required?</w:t>
      </w:r>
    </w:p>
    <w:p w14:paraId="16F17490" w14:textId="77777777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 10 parts = 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cement</w:t>
      </w:r>
    </w:p>
    <w:p w14:paraId="48116771" w14:textId="77777777" w:rsidR="008359F6" w:rsidRPr="00EC2B0E" w:rsidRDefault="008359F6" w:rsidP="008359F6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sand is required?</w:t>
      </w:r>
    </w:p>
    <w:p w14:paraId="5EBA3D8E" w14:textId="66B73B0A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 w:rsidR="00315AA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x 3 parts = 14.4m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29D852D2" w14:textId="77777777" w:rsidR="008359F6" w:rsidRPr="00EC2B0E" w:rsidRDefault="008359F6" w:rsidP="008359F6">
      <w:pPr>
        <w:numPr>
          <w:ilvl w:val="0"/>
          <w:numId w:val="36"/>
        </w:numPr>
        <w:spacing w:before="0" w:after="160" w:line="259" w:lineRule="auto"/>
        <w:contextualSpacing/>
        <w:rPr>
          <w:rFonts w:eastAsia="Calibri"/>
          <w:sz w:val="24"/>
        </w:rPr>
      </w:pPr>
      <w:r w:rsidRPr="00EC2B0E">
        <w:rPr>
          <w:rFonts w:eastAsia="Calibri"/>
          <w:sz w:val="24"/>
        </w:rPr>
        <w:t>How much aggregate is required?</w:t>
      </w:r>
    </w:p>
    <w:p w14:paraId="6AEDFAC8" w14:textId="1E60EE8A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color w:val="FF0000"/>
          <w:sz w:val="24"/>
        </w:rPr>
      </w:pPr>
      <w:r w:rsidRPr="00EC2B0E">
        <w:rPr>
          <w:rFonts w:eastAsia="Calibri"/>
          <w:color w:val="FF0000"/>
          <w:sz w:val="24"/>
        </w:rPr>
        <w:t>48m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/10 parts =</w:t>
      </w:r>
      <w:r w:rsidR="00315AA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</w:t>
      </w:r>
      <w:r w:rsidRPr="00EC2B0E">
        <w:rPr>
          <w:rFonts w:eastAsia="Calibri"/>
          <w:color w:val="FF0000"/>
          <w:sz w:val="24"/>
        </w:rPr>
        <w:tab/>
        <w:t>4.8m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x 6 parts = 28.8m</w:t>
      </w:r>
      <w:r w:rsidRPr="00EC2B0E">
        <w:rPr>
          <w:rFonts w:eastAsia="Calibri"/>
          <w:color w:val="FF0000"/>
          <w:sz w:val="24"/>
          <w:vertAlign w:val="superscript"/>
        </w:rPr>
        <w:t>3</w:t>
      </w:r>
      <w:r w:rsidRPr="00EC2B0E">
        <w:rPr>
          <w:rFonts w:eastAsia="Calibri"/>
          <w:color w:val="FF0000"/>
          <w:sz w:val="24"/>
        </w:rPr>
        <w:t xml:space="preserve"> sand</w:t>
      </w:r>
    </w:p>
    <w:p w14:paraId="46BAC936" w14:textId="77777777" w:rsidR="008359F6" w:rsidRPr="00EC2B0E" w:rsidRDefault="008359F6" w:rsidP="0013299E">
      <w:pPr>
        <w:spacing w:before="0" w:after="160" w:line="259" w:lineRule="auto"/>
        <w:ind w:left="1080"/>
        <w:contextualSpacing/>
        <w:rPr>
          <w:rFonts w:eastAsia="Calibri"/>
          <w:sz w:val="24"/>
        </w:rPr>
      </w:pPr>
    </w:p>
    <w:p w14:paraId="06C5EE85" w14:textId="77777777" w:rsidR="008359F6" w:rsidRPr="00EC2B0E" w:rsidRDefault="008359F6" w:rsidP="0013299E">
      <w:pPr>
        <w:rPr>
          <w:sz w:val="24"/>
        </w:rPr>
      </w:pPr>
    </w:p>
    <w:p w14:paraId="1BE9481A" w14:textId="77777777" w:rsidR="00474F67" w:rsidRDefault="00474F67" w:rsidP="00474F67">
      <w:pPr>
        <w:rPr>
          <w:rFonts w:cs="Arial"/>
          <w:szCs w:val="22"/>
        </w:rPr>
      </w:pPr>
    </w:p>
    <w:p w14:paraId="5F7FC916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90EF3" w14:textId="77777777" w:rsidR="00F81D2F" w:rsidRDefault="00F81D2F">
      <w:pPr>
        <w:spacing w:before="0" w:after="0"/>
      </w:pPr>
      <w:r>
        <w:separator/>
      </w:r>
    </w:p>
  </w:endnote>
  <w:endnote w:type="continuationSeparator" w:id="0">
    <w:p w14:paraId="7668B3D3" w14:textId="77777777" w:rsidR="00F81D2F" w:rsidRDefault="00F81D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92B7F" w14:textId="37C60BA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8E1A9E" wp14:editId="1D6D1DF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1A64CF">
      <w:t xml:space="preserve">         </w:t>
    </w:r>
    <w:r w:rsidR="00432E2D" w:rsidRPr="00432E2D">
      <w:rPr>
        <w:szCs w:val="18"/>
      </w:rPr>
      <w:t>© City &amp; Guilds Limited</w:t>
    </w:r>
    <w:r w:rsidR="001A64CF" w:rsidRPr="006953AB">
      <w:rPr>
        <w:szCs w:val="18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0EEB4" w14:textId="77777777" w:rsidR="00F81D2F" w:rsidRDefault="00F81D2F">
      <w:pPr>
        <w:spacing w:before="0" w:after="0"/>
      </w:pPr>
      <w:r>
        <w:separator/>
      </w:r>
    </w:p>
  </w:footnote>
  <w:footnote w:type="continuationSeparator" w:id="0">
    <w:p w14:paraId="34E4A439" w14:textId="77777777" w:rsidR="00F81D2F" w:rsidRDefault="00F81D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6B6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BBCAA8" wp14:editId="065A790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2055F9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7E2E8D3" wp14:editId="370ABF3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9226E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30938">
    <w:abstractNumId w:val="4"/>
  </w:num>
  <w:num w:numId="2" w16cid:durableId="2115782324">
    <w:abstractNumId w:val="16"/>
  </w:num>
  <w:num w:numId="3" w16cid:durableId="144781148">
    <w:abstractNumId w:val="23"/>
  </w:num>
  <w:num w:numId="4" w16cid:durableId="699432737">
    <w:abstractNumId w:val="18"/>
  </w:num>
  <w:num w:numId="5" w16cid:durableId="442457678">
    <w:abstractNumId w:val="8"/>
  </w:num>
  <w:num w:numId="6" w16cid:durableId="128714033">
    <w:abstractNumId w:val="17"/>
  </w:num>
  <w:num w:numId="7" w16cid:durableId="337734433">
    <w:abstractNumId w:val="8"/>
  </w:num>
  <w:num w:numId="8" w16cid:durableId="324213858">
    <w:abstractNumId w:val="1"/>
  </w:num>
  <w:num w:numId="9" w16cid:durableId="1785155037">
    <w:abstractNumId w:val="8"/>
    <w:lvlOverride w:ilvl="0">
      <w:startOverride w:val="1"/>
    </w:lvlOverride>
  </w:num>
  <w:num w:numId="10" w16cid:durableId="1143425372">
    <w:abstractNumId w:val="19"/>
  </w:num>
  <w:num w:numId="11" w16cid:durableId="752433768">
    <w:abstractNumId w:val="15"/>
  </w:num>
  <w:num w:numId="12" w16cid:durableId="719981317">
    <w:abstractNumId w:val="6"/>
  </w:num>
  <w:num w:numId="13" w16cid:durableId="150216293">
    <w:abstractNumId w:val="14"/>
  </w:num>
  <w:num w:numId="14" w16cid:durableId="1775592798">
    <w:abstractNumId w:val="20"/>
  </w:num>
  <w:num w:numId="15" w16cid:durableId="1981230103">
    <w:abstractNumId w:val="12"/>
  </w:num>
  <w:num w:numId="16" w16cid:durableId="1313943442">
    <w:abstractNumId w:val="7"/>
  </w:num>
  <w:num w:numId="17" w16cid:durableId="870725417">
    <w:abstractNumId w:val="25"/>
  </w:num>
  <w:num w:numId="18" w16cid:durableId="1983340079">
    <w:abstractNumId w:val="26"/>
  </w:num>
  <w:num w:numId="19" w16cid:durableId="978615102">
    <w:abstractNumId w:val="3"/>
  </w:num>
  <w:num w:numId="20" w16cid:durableId="1365249958">
    <w:abstractNumId w:val="2"/>
  </w:num>
  <w:num w:numId="21" w16cid:durableId="1203254150">
    <w:abstractNumId w:val="10"/>
  </w:num>
  <w:num w:numId="22" w16cid:durableId="1638414656">
    <w:abstractNumId w:val="10"/>
    <w:lvlOverride w:ilvl="0">
      <w:startOverride w:val="1"/>
    </w:lvlOverride>
  </w:num>
  <w:num w:numId="23" w16cid:durableId="1386297610">
    <w:abstractNumId w:val="24"/>
  </w:num>
  <w:num w:numId="24" w16cid:durableId="1854686355">
    <w:abstractNumId w:val="10"/>
    <w:lvlOverride w:ilvl="0">
      <w:startOverride w:val="1"/>
    </w:lvlOverride>
  </w:num>
  <w:num w:numId="25" w16cid:durableId="1390303406">
    <w:abstractNumId w:val="10"/>
    <w:lvlOverride w:ilvl="0">
      <w:startOverride w:val="1"/>
    </w:lvlOverride>
  </w:num>
  <w:num w:numId="26" w16cid:durableId="1988852542">
    <w:abstractNumId w:val="11"/>
  </w:num>
  <w:num w:numId="27" w16cid:durableId="1086657805">
    <w:abstractNumId w:val="21"/>
  </w:num>
  <w:num w:numId="28" w16cid:durableId="1733625488">
    <w:abstractNumId w:val="10"/>
    <w:lvlOverride w:ilvl="0">
      <w:startOverride w:val="1"/>
    </w:lvlOverride>
  </w:num>
  <w:num w:numId="29" w16cid:durableId="22757812">
    <w:abstractNumId w:val="22"/>
  </w:num>
  <w:num w:numId="30" w16cid:durableId="1001663935">
    <w:abstractNumId w:val="10"/>
  </w:num>
  <w:num w:numId="31" w16cid:durableId="1774088922">
    <w:abstractNumId w:val="10"/>
    <w:lvlOverride w:ilvl="0">
      <w:startOverride w:val="1"/>
    </w:lvlOverride>
  </w:num>
  <w:num w:numId="32" w16cid:durableId="549263932">
    <w:abstractNumId w:val="10"/>
    <w:lvlOverride w:ilvl="0">
      <w:startOverride w:val="1"/>
    </w:lvlOverride>
  </w:num>
  <w:num w:numId="33" w16cid:durableId="131336777">
    <w:abstractNumId w:val="0"/>
  </w:num>
  <w:num w:numId="34" w16cid:durableId="703864714">
    <w:abstractNumId w:val="13"/>
  </w:num>
  <w:num w:numId="35" w16cid:durableId="1190294736">
    <w:abstractNumId w:val="5"/>
  </w:num>
  <w:num w:numId="36" w16cid:durableId="15887267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F6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A64CF"/>
    <w:rsid w:val="001F74AD"/>
    <w:rsid w:val="00290326"/>
    <w:rsid w:val="002A0C2B"/>
    <w:rsid w:val="002D07A8"/>
    <w:rsid w:val="003127FD"/>
    <w:rsid w:val="00315AAE"/>
    <w:rsid w:val="003405EA"/>
    <w:rsid w:val="003B1E21"/>
    <w:rsid w:val="00404B31"/>
    <w:rsid w:val="00432E2D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359F6"/>
    <w:rsid w:val="008C1F1C"/>
    <w:rsid w:val="00905A62"/>
    <w:rsid w:val="009975A0"/>
    <w:rsid w:val="009A2CD2"/>
    <w:rsid w:val="009B5777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81D2F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2AEF69"/>
  <w15:docId w15:val="{E0630EB4-9015-4ECA-910D-EF50B561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32E2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4CD9E-081B-42C5-868E-DFDD50BE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AC29BB-9322-4E72-96F1-C43CD88FE8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A5A3F-F118-4CE5-B56A-1863C2DD7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Tutor BSE.dotx</Template>
  <TotalTime>0</TotalTime>
  <Pages>2</Pages>
  <Words>43</Words>
  <Characters>825</Characters>
  <Application>Microsoft Office Word</Application>
  <DocSecurity>0</DocSecurity>
  <Lines>14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2025-11-18T19:13:00Z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